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F5D011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16572D" w:rsidRPr="0016572D">
        <w:rPr>
          <w:bCs/>
          <w:noProof w:val="0"/>
          <w:sz w:val="24"/>
          <w:szCs w:val="24"/>
        </w:rPr>
        <w:t>1913222</w:t>
      </w:r>
      <w:bookmarkStart w:id="0" w:name="_GoBack"/>
      <w:bookmarkEnd w:id="0"/>
    </w:p>
    <w:p w14:paraId="11776FA6" w14:textId="6D66A0CF"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49AA4E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30E4">
        <w:rPr>
          <w:rFonts w:cs="Arial"/>
          <w:b/>
          <w:bCs/>
          <w:sz w:val="24"/>
          <w:lang w:eastAsia="ja-JP"/>
        </w:rPr>
        <w:t>6.13.6</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058845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930E4">
        <w:rPr>
          <w:rFonts w:ascii="Arial" w:hAnsi="Arial" w:cs="Arial"/>
          <w:b/>
          <w:bCs/>
          <w:sz w:val="24"/>
        </w:rPr>
        <w:t>CFRA for 2-step</w:t>
      </w:r>
      <w:r w:rsidR="00CB2FC3">
        <w:rPr>
          <w:rFonts w:ascii="Arial" w:hAnsi="Arial" w:cs="Arial"/>
          <w:b/>
          <w:bCs/>
          <w:sz w:val="24"/>
        </w:rPr>
        <w:t xml:space="preserve"> RACH</w:t>
      </w:r>
    </w:p>
    <w:p w14:paraId="1F147C23" w14:textId="4760326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76617" w:rsidRPr="00376617">
        <w:rPr>
          <w:rFonts w:ascii="Arial" w:hAnsi="Arial" w:cs="Arial"/>
          <w:b/>
          <w:bCs/>
          <w:sz w:val="24"/>
        </w:rPr>
        <w:t>NR_2step_RACH-Core</w:t>
      </w:r>
      <w:r w:rsidR="00376617">
        <w:rPr>
          <w:rFonts w:ascii="Arial" w:hAnsi="Arial" w:cs="Arial"/>
          <w:b/>
          <w:bCs/>
          <w:sz w:val="24"/>
        </w:rPr>
        <w:t xml:space="preserve"> </w:t>
      </w:r>
      <w:r>
        <w:rPr>
          <w:rFonts w:ascii="Arial" w:hAnsi="Arial" w:cs="Arial"/>
          <w:b/>
          <w:bCs/>
          <w:sz w:val="24"/>
        </w:rPr>
        <w:t xml:space="preserve">- Release </w:t>
      </w:r>
      <w:r w:rsidR="00376617">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4B691FF" w14:textId="25D433B2" w:rsidR="004C6D22" w:rsidRDefault="004C6D22" w:rsidP="00A209D6">
      <w:r>
        <w:t>The previous RAN#85 meeting approved to include support for CFRA (Contention Free Random Access) in 2-step RACH. The following was added to the WID</w:t>
      </w:r>
      <w:r w:rsidR="004670E5">
        <w:t xml:space="preserve"> [</w:t>
      </w:r>
      <w:hyperlink r:id="rId12" w:history="1">
        <w:r w:rsidR="004670E5" w:rsidRPr="004670E5">
          <w:rPr>
            <w:rStyle w:val="Hyperlink"/>
          </w:rPr>
          <w:t>RP-192330</w:t>
        </w:r>
      </w:hyperlink>
      <w:r w:rsidR="004670E5">
        <w:t>]</w:t>
      </w:r>
      <w:r>
        <w:t>:</w:t>
      </w:r>
    </w:p>
    <w:tbl>
      <w:tblPr>
        <w:tblStyle w:val="TableGrid"/>
        <w:tblW w:w="0" w:type="auto"/>
        <w:tblLook w:val="04A0" w:firstRow="1" w:lastRow="0" w:firstColumn="1" w:lastColumn="0" w:noHBand="0" w:noVBand="1"/>
      </w:tblPr>
      <w:tblGrid>
        <w:gridCol w:w="9631"/>
      </w:tblGrid>
      <w:tr w:rsidR="004C6D22" w14:paraId="6FF4B66A" w14:textId="77777777" w:rsidTr="004C6D22">
        <w:tc>
          <w:tcPr>
            <w:tcW w:w="9631" w:type="dxa"/>
            <w:shd w:val="clear" w:color="auto" w:fill="F2F2F2" w:themeFill="background1" w:themeFillShade="F2"/>
          </w:tcPr>
          <w:p w14:paraId="30D64BD3" w14:textId="77777777" w:rsidR="004C6D22" w:rsidRPr="004C6D22" w:rsidRDefault="004C6D22" w:rsidP="004C6D22">
            <w:pPr>
              <w:numPr>
                <w:ilvl w:val="0"/>
                <w:numId w:val="8"/>
              </w:numPr>
              <w:rPr>
                <w:bCs/>
                <w:i/>
                <w:lang w:val="en-US"/>
              </w:rPr>
            </w:pPr>
            <w:r w:rsidRPr="004C6D22">
              <w:rPr>
                <w:bCs/>
                <w:i/>
                <w:lang w:val="en-US"/>
              </w:rPr>
              <w:t>All triggers for Rel-15 NR 4-step RACH are applied for 2-step RACH (this includes triggers for SI Request and BFR as agreed by RAN2)</w:t>
            </w:r>
          </w:p>
          <w:p w14:paraId="2827A31D" w14:textId="77777777" w:rsidR="004C6D22" w:rsidRPr="004C6D22" w:rsidRDefault="004C6D22" w:rsidP="004C6D22">
            <w:pPr>
              <w:numPr>
                <w:ilvl w:val="1"/>
                <w:numId w:val="8"/>
              </w:numPr>
              <w:rPr>
                <w:bCs/>
                <w:i/>
                <w:lang w:val="en-US"/>
              </w:rPr>
            </w:pPr>
            <w:r w:rsidRPr="004C6D22">
              <w:rPr>
                <w:bCs/>
                <w:i/>
                <w:lang w:val="en-US"/>
              </w:rPr>
              <w:t>No new triggers for 2 step RACH</w:t>
            </w:r>
          </w:p>
          <w:p w14:paraId="13A951A0" w14:textId="77777777" w:rsidR="004C6D22" w:rsidRPr="004C6D22" w:rsidRDefault="004C6D22" w:rsidP="004C6D22">
            <w:pPr>
              <w:numPr>
                <w:ilvl w:val="1"/>
                <w:numId w:val="8"/>
              </w:numPr>
              <w:rPr>
                <w:bCs/>
                <w:i/>
                <w:highlight w:val="yellow"/>
                <w:lang w:val="en-US"/>
              </w:rPr>
            </w:pPr>
            <w:r w:rsidRPr="004C6D22">
              <w:rPr>
                <w:bCs/>
                <w:i/>
                <w:highlight w:val="yellow"/>
                <w:lang w:val="en-US"/>
              </w:rPr>
              <w:t>Contention-free 2 step RACH is only supported for the handover case</w:t>
            </w:r>
          </w:p>
          <w:p w14:paraId="01032024" w14:textId="693143A2" w:rsidR="004C6D22" w:rsidRPr="004C6D22" w:rsidRDefault="004C6D22" w:rsidP="00A209D6">
            <w:pPr>
              <w:rPr>
                <w:bCs/>
                <w:lang w:val="en-US"/>
              </w:rPr>
            </w:pPr>
            <w:r w:rsidRPr="004C6D22">
              <w:rPr>
                <w:bCs/>
                <w:i/>
                <w:highlight w:val="yellow"/>
                <w:lang w:val="en-US"/>
              </w:rPr>
              <w:t>Note 3: The work on contention-free 2-step RACH procedure is of lower priority and should be pursued in RAN2 only if there is time.</w:t>
            </w:r>
            <w:r w:rsidRPr="004C6D22">
              <w:rPr>
                <w:bCs/>
                <w:lang w:val="en-US"/>
              </w:rPr>
              <w:t xml:space="preserve"> </w:t>
            </w:r>
          </w:p>
        </w:tc>
      </w:tr>
    </w:tbl>
    <w:p w14:paraId="6EB66564" w14:textId="123852B1" w:rsidR="004C6D22" w:rsidRDefault="004C6D22" w:rsidP="00A209D6"/>
    <w:p w14:paraId="15C904D4" w14:textId="7B98BEF6" w:rsidR="004C6D22" w:rsidRDefault="004C6D22" w:rsidP="00A209D6">
      <w:r>
        <w:t>Furthermore, RAN2 agreed the following in the previous RAN2#107 meeting:</w:t>
      </w:r>
    </w:p>
    <w:tbl>
      <w:tblPr>
        <w:tblStyle w:val="TableGrid"/>
        <w:tblW w:w="0" w:type="auto"/>
        <w:tblLook w:val="04A0" w:firstRow="1" w:lastRow="0" w:firstColumn="1" w:lastColumn="0" w:noHBand="0" w:noVBand="1"/>
      </w:tblPr>
      <w:tblGrid>
        <w:gridCol w:w="9631"/>
      </w:tblGrid>
      <w:tr w:rsidR="004C6D22" w14:paraId="36A18CAF" w14:textId="77777777" w:rsidTr="004C6D22">
        <w:tc>
          <w:tcPr>
            <w:tcW w:w="9631" w:type="dxa"/>
            <w:shd w:val="clear" w:color="auto" w:fill="F2F2F2" w:themeFill="background1" w:themeFillShade="F2"/>
          </w:tcPr>
          <w:p w14:paraId="709AE18F" w14:textId="77777777" w:rsidR="004670E5" w:rsidRPr="004670E5" w:rsidRDefault="004670E5" w:rsidP="004670E5">
            <w:pPr>
              <w:rPr>
                <w:i/>
              </w:rPr>
            </w:pPr>
            <w:r w:rsidRPr="004670E5">
              <w:rPr>
                <w:i/>
              </w:rPr>
              <w:t>=&gt;</w:t>
            </w:r>
            <w:r w:rsidRPr="004670E5">
              <w:rPr>
                <w:i/>
              </w:rPr>
              <w:tab/>
              <w:t>From RAN2 point of view, there is benefits to support 2-step CFRA for HO (</w:t>
            </w:r>
            <w:r w:rsidRPr="004670E5">
              <w:rPr>
                <w:i/>
                <w:highlight w:val="yellow"/>
              </w:rPr>
              <w:t>dedicated preamble and dedicated PUSCH</w:t>
            </w:r>
            <w:r w:rsidRPr="004670E5">
              <w:rPr>
                <w:i/>
              </w:rPr>
              <w:t xml:space="preserve">).   </w:t>
            </w:r>
          </w:p>
          <w:p w14:paraId="63AE73E9" w14:textId="370AD98B" w:rsidR="004C6D22" w:rsidRDefault="004670E5" w:rsidP="00A209D6">
            <w:r w:rsidRPr="004670E5">
              <w:rPr>
                <w:i/>
              </w:rPr>
              <w:t>=&gt;</w:t>
            </w:r>
            <w:r w:rsidRPr="004670E5">
              <w:rPr>
                <w:i/>
              </w:rPr>
              <w:tab/>
              <w:t xml:space="preserve">2-step CFRA (dedicated preamble and dedicated PUSCH) can be an alternative RACH-less HO.  It is up to the plenary to decide how to handle this and whether we chose to do anything at all.  </w:t>
            </w:r>
          </w:p>
        </w:tc>
      </w:tr>
    </w:tbl>
    <w:p w14:paraId="2DE2CC0B" w14:textId="3648697C" w:rsidR="004C6D22" w:rsidRDefault="004C6D22" w:rsidP="00A209D6"/>
    <w:p w14:paraId="13039889" w14:textId="28814E60" w:rsidR="004670E5" w:rsidRDefault="004670E5" w:rsidP="00A209D6">
      <w:r>
        <w:t>Hence, it should be understood that the CFRA applies only for the case where both the preamble and the PUSCH resources are provided dedicated to a UE, ie., both are contention free.</w:t>
      </w:r>
      <w:r w:rsidR="00641F6C">
        <w:t xml:space="preserve"> Furthermore, as the case to support if HO only, no PDCCH ordered 2-step CFRA need to be considered.</w:t>
      </w:r>
    </w:p>
    <w:p w14:paraId="477843DF" w14:textId="33416478" w:rsidR="004670E5" w:rsidRDefault="00641F6C" w:rsidP="00A209D6">
      <w:r>
        <w:t>In this contribution we discuss the further details what should be enabled in support for 2-step CFRA.</w:t>
      </w:r>
    </w:p>
    <w:p w14:paraId="2BBFF540" w14:textId="6AC0E191" w:rsidR="00A209D6" w:rsidRDefault="00A209D6" w:rsidP="00A209D6">
      <w:pPr>
        <w:pStyle w:val="Heading1"/>
      </w:pPr>
      <w:r w:rsidRPr="006E13D1">
        <w:t>2</w:t>
      </w:r>
      <w:r w:rsidRPr="006E13D1">
        <w:tab/>
      </w:r>
      <w:r w:rsidR="00641F6C">
        <w:t>Discussion</w:t>
      </w:r>
    </w:p>
    <w:p w14:paraId="049A562A" w14:textId="3C4CFD28" w:rsidR="00641F6C" w:rsidRDefault="00641F6C" w:rsidP="00641F6C">
      <w:pPr>
        <w:pStyle w:val="Heading2"/>
      </w:pPr>
      <w:r>
        <w:t>2.1</w:t>
      </w:r>
      <w:r>
        <w:tab/>
        <w:t>Fallback to CBRA</w:t>
      </w:r>
    </w:p>
    <w:p w14:paraId="7098B2FB" w14:textId="30545DF6" w:rsidR="00641F6C" w:rsidRDefault="00641F6C" w:rsidP="00641F6C">
      <w:r>
        <w:t>Similarly to Rel-15 RA with CFRA and 4-step CBRA, it needs to be considered whether we allow fallback from 2-step CFRA to CBRA. Given that providing a CFRA resources for all the beams in a cell for a single UE seems not practical (especially, for 2-step as it involves the indication of the PUSCH resources as well), it seems natural to support the fallback to CBRA in case no beam with 2-step CFRA resource is available.</w:t>
      </w:r>
    </w:p>
    <w:p w14:paraId="02CE7E2A" w14:textId="578F5247" w:rsidR="00641F6C" w:rsidRPr="00641F6C" w:rsidRDefault="00641F6C" w:rsidP="00641F6C">
      <w:pPr>
        <w:rPr>
          <w:b/>
        </w:rPr>
      </w:pPr>
      <w:r>
        <w:rPr>
          <w:b/>
        </w:rPr>
        <w:t>Proposal 1: Similarly to Rel-15, fallback from 2-step CFRA to CBRA is supported in case no beam with 2-step CFRA resource is available.</w:t>
      </w:r>
    </w:p>
    <w:p w14:paraId="7AB8A87C" w14:textId="5DE214D0" w:rsidR="00641F6C" w:rsidRDefault="00641F6C" w:rsidP="00641F6C">
      <w:pPr>
        <w:pStyle w:val="Heading2"/>
      </w:pPr>
      <w:r>
        <w:lastRenderedPageBreak/>
        <w:t>2.2</w:t>
      </w:r>
      <w:r>
        <w:tab/>
        <w:t>Inclusion of C-RNTI MAC CE into MsgA payload</w:t>
      </w:r>
    </w:p>
    <w:p w14:paraId="454567D3" w14:textId="797E380D" w:rsidR="00641F6C" w:rsidRDefault="00641F6C" w:rsidP="00641F6C">
      <w:r>
        <w:t>The next issue is to consider whether C-RNTI MAC CE is included into MsgA payload given the NW can identify the UE</w:t>
      </w:r>
      <w:r w:rsidR="00E913F2">
        <w:t xml:space="preserve"> also from the preamble part of the MsgA. As the fallback to CBRA needs to be supported, by not including the C-RNTI MAC CE into MsgA payload, this would mean we would need to support rebuilding of MsgA/Msg3 payload as for CBRA case the C-RNTI MAC CE is naturally needed being able to identify the UE. To avoid such complexity and specification effort in supporting such case, we think the C-RNTI MAC CE can be always included into the MsgA, ie., also for the 2-step CFRA case.</w:t>
      </w:r>
    </w:p>
    <w:p w14:paraId="7A394EF8" w14:textId="131E6035" w:rsidR="00E913F2" w:rsidRPr="00E913F2" w:rsidRDefault="00E913F2" w:rsidP="00641F6C">
      <w:pPr>
        <w:rPr>
          <w:b/>
        </w:rPr>
      </w:pPr>
      <w:r>
        <w:rPr>
          <w:b/>
        </w:rPr>
        <w:t>Proposal 2: C-RNTI MAC CE is encoded into MsgA also for the 2-step CFRA.</w:t>
      </w:r>
    </w:p>
    <w:p w14:paraId="1018FE5C" w14:textId="579B2F7B" w:rsidR="00E913F2" w:rsidRDefault="00E913F2" w:rsidP="00E913F2">
      <w:pPr>
        <w:pStyle w:val="Heading2"/>
      </w:pPr>
      <w:r>
        <w:t>2.3</w:t>
      </w:r>
      <w:r>
        <w:tab/>
        <w:t>Applicability of RSRP threshold for 2-step CFRA</w:t>
      </w:r>
    </w:p>
    <w:p w14:paraId="77795B38" w14:textId="38F94717" w:rsidR="00E913F2" w:rsidRDefault="00E913F2" w:rsidP="00E913F2">
      <w:r>
        <w:t>In the previous RAN2#107 meeting, the following was agreed:</w:t>
      </w:r>
    </w:p>
    <w:p w14:paraId="3E5AEAC5" w14:textId="77777777" w:rsidR="00E913F2" w:rsidRPr="00E913F2" w:rsidRDefault="00E913F2" w:rsidP="00E913F2">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ind w:left="931"/>
        <w:rPr>
          <w:b/>
          <w:bCs/>
          <w:i/>
        </w:rPr>
      </w:pPr>
      <w:r w:rsidRPr="00E913F2">
        <w:rPr>
          <w:b/>
          <w:bCs/>
          <w:i/>
        </w:rPr>
        <w:t>Agreements</w:t>
      </w:r>
    </w:p>
    <w:p w14:paraId="40ED4F0C" w14:textId="77777777" w:rsidR="00E913F2" w:rsidRPr="00E913F2" w:rsidRDefault="00E913F2" w:rsidP="00E913F2">
      <w:pPr>
        <w:pStyle w:val="Doc-text2"/>
        <w:numPr>
          <w:ilvl w:val="0"/>
          <w:numId w:val="9"/>
        </w:numPr>
        <w:pBdr>
          <w:top w:val="single" w:sz="4" w:space="1" w:color="auto"/>
          <w:left w:val="single" w:sz="4" w:space="4" w:color="auto"/>
          <w:bottom w:val="single" w:sz="4" w:space="1" w:color="auto"/>
          <w:right w:val="single" w:sz="4" w:space="4" w:color="auto"/>
        </w:pBdr>
        <w:shd w:val="clear" w:color="auto" w:fill="F2F2F2" w:themeFill="background1" w:themeFillShade="F2"/>
        <w:ind w:left="928"/>
        <w:rPr>
          <w:i/>
        </w:rPr>
      </w:pPr>
      <w:r w:rsidRPr="00E913F2">
        <w:rPr>
          <w:i/>
        </w:rPr>
        <w:t xml:space="preserve">RA type selection is NOT left up to UE implementation.  </w:t>
      </w:r>
    </w:p>
    <w:p w14:paraId="6AFE6423" w14:textId="77777777" w:rsidR="00E913F2" w:rsidRPr="00E913F2" w:rsidRDefault="00E913F2" w:rsidP="00E913F2">
      <w:pPr>
        <w:pStyle w:val="Doc-text2"/>
        <w:numPr>
          <w:ilvl w:val="0"/>
          <w:numId w:val="9"/>
        </w:numPr>
        <w:pBdr>
          <w:top w:val="single" w:sz="4" w:space="1" w:color="auto"/>
          <w:left w:val="single" w:sz="4" w:space="4" w:color="auto"/>
          <w:bottom w:val="single" w:sz="4" w:space="1" w:color="auto"/>
          <w:right w:val="single" w:sz="4" w:space="4" w:color="auto"/>
        </w:pBdr>
        <w:shd w:val="clear" w:color="auto" w:fill="F2F2F2" w:themeFill="background1" w:themeFillShade="F2"/>
        <w:ind w:left="928"/>
        <w:rPr>
          <w:i/>
          <w:highlight w:val="yellow"/>
        </w:rPr>
      </w:pPr>
      <w:r w:rsidRPr="00E913F2">
        <w:rPr>
          <w:i/>
          <w:highlight w:val="yellow"/>
        </w:rPr>
        <w:t xml:space="preserve">If the UE is configured with 2-step RA, the RSRP is above a configurable threshold then the UE </w:t>
      </w:r>
      <w:r w:rsidRPr="00E913F2">
        <w:rPr>
          <w:b/>
          <w:bCs/>
          <w:i/>
          <w:iCs/>
          <w:highlight w:val="yellow"/>
        </w:rPr>
        <w:t>shall</w:t>
      </w:r>
      <w:r w:rsidRPr="00E913F2">
        <w:rPr>
          <w:i/>
          <w:highlight w:val="yellow"/>
        </w:rPr>
        <w:t xml:space="preserve"> use the 2-step RA procedure.  </w:t>
      </w:r>
    </w:p>
    <w:p w14:paraId="3C547851" w14:textId="77777777" w:rsidR="00E913F2" w:rsidRPr="00E913F2" w:rsidRDefault="00E913F2" w:rsidP="00E913F2">
      <w:pPr>
        <w:pStyle w:val="Doc-text2"/>
        <w:numPr>
          <w:ilvl w:val="0"/>
          <w:numId w:val="9"/>
        </w:numPr>
        <w:pBdr>
          <w:top w:val="single" w:sz="4" w:space="1" w:color="auto"/>
          <w:left w:val="single" w:sz="4" w:space="4" w:color="auto"/>
          <w:bottom w:val="single" w:sz="4" w:space="1" w:color="auto"/>
          <w:right w:val="single" w:sz="4" w:space="4" w:color="auto"/>
        </w:pBdr>
        <w:shd w:val="clear" w:color="auto" w:fill="F2F2F2" w:themeFill="background1" w:themeFillShade="F2"/>
        <w:ind w:left="928"/>
        <w:rPr>
          <w:i/>
        </w:rPr>
      </w:pPr>
      <w:r w:rsidRPr="00E913F2">
        <w:rPr>
          <w:i/>
        </w:rPr>
        <w:t>2-step RA type selection is done after carrier type selection (UL/SUL).  FFS if we have separate threshold for different carriers (UL/SUL)</w:t>
      </w:r>
    </w:p>
    <w:p w14:paraId="4E2909C8" w14:textId="0F98A0F5" w:rsidR="00E913F2" w:rsidRDefault="00E913F2" w:rsidP="00E913F2"/>
    <w:p w14:paraId="6D638F33" w14:textId="0887363E" w:rsidR="00E913F2" w:rsidRDefault="007C58F6" w:rsidP="00E913F2">
      <w:r>
        <w:t>Furthermore, RAN1#98 agreed the following:</w:t>
      </w:r>
    </w:p>
    <w:tbl>
      <w:tblPr>
        <w:tblStyle w:val="TableGrid"/>
        <w:tblW w:w="9321" w:type="dxa"/>
        <w:tblInd w:w="455" w:type="dxa"/>
        <w:tblLook w:val="04A0" w:firstRow="1" w:lastRow="0" w:firstColumn="1" w:lastColumn="0" w:noHBand="0" w:noVBand="1"/>
      </w:tblPr>
      <w:tblGrid>
        <w:gridCol w:w="9321"/>
      </w:tblGrid>
      <w:tr w:rsidR="0097519D" w14:paraId="3C3AA7AF" w14:textId="77777777" w:rsidTr="0097519D">
        <w:tc>
          <w:tcPr>
            <w:tcW w:w="9321" w:type="dxa"/>
            <w:shd w:val="clear" w:color="auto" w:fill="F2F2F2" w:themeFill="background1" w:themeFillShade="F2"/>
          </w:tcPr>
          <w:p w14:paraId="274A8AEE" w14:textId="77777777" w:rsidR="0097519D" w:rsidRPr="0097519D" w:rsidRDefault="0097519D" w:rsidP="0097519D">
            <w:pPr>
              <w:spacing w:after="0"/>
              <w:rPr>
                <w:rFonts w:ascii="Times" w:eastAsia="Batang" w:hAnsi="Times"/>
                <w:i/>
                <w:lang w:eastAsia="x-none"/>
              </w:rPr>
            </w:pPr>
            <w:r w:rsidRPr="0097519D">
              <w:rPr>
                <w:rFonts w:ascii="Times" w:eastAsia="Batang" w:hAnsi="Times"/>
                <w:i/>
                <w:highlight w:val="green"/>
                <w:lang w:eastAsia="x-none"/>
              </w:rPr>
              <w:t>Agreements</w:t>
            </w:r>
            <w:r w:rsidRPr="0097519D">
              <w:rPr>
                <w:rFonts w:ascii="Times" w:eastAsia="Batang" w:hAnsi="Times"/>
                <w:i/>
                <w:lang w:eastAsia="x-none"/>
              </w:rPr>
              <w:t>:</w:t>
            </w:r>
          </w:p>
          <w:p w14:paraId="71C09763" w14:textId="77777777" w:rsidR="0097519D" w:rsidRPr="0097519D" w:rsidRDefault="0097519D" w:rsidP="0097519D">
            <w:pPr>
              <w:numPr>
                <w:ilvl w:val="0"/>
                <w:numId w:val="10"/>
              </w:numPr>
              <w:overflowPunct w:val="0"/>
              <w:autoSpaceDE w:val="0"/>
              <w:autoSpaceDN w:val="0"/>
              <w:adjustRightInd w:val="0"/>
              <w:spacing w:after="0"/>
              <w:contextualSpacing/>
              <w:jc w:val="both"/>
              <w:textAlignment w:val="baseline"/>
              <w:rPr>
                <w:rFonts w:ascii="Times" w:eastAsia="Batang" w:hAnsi="Times"/>
                <w:i/>
                <w:highlight w:val="yellow"/>
                <w:lang w:val="en-US" w:eastAsia="x-none"/>
              </w:rPr>
            </w:pPr>
            <w:r w:rsidRPr="0097519D">
              <w:rPr>
                <w:rFonts w:ascii="Calibri" w:eastAsia="Batang" w:hAnsi="Calibri" w:cs="Calibri"/>
                <w:i/>
                <w:highlight w:val="yellow"/>
                <w:lang w:val="en-US" w:eastAsia="x-none"/>
              </w:rPr>
              <w:t>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preambleReceivedTargetPower and powerRampingStep).</w:t>
            </w:r>
          </w:p>
          <w:p w14:paraId="047CA362" w14:textId="77777777" w:rsidR="0097519D" w:rsidRPr="0097519D" w:rsidRDefault="0097519D" w:rsidP="0097519D">
            <w:pPr>
              <w:numPr>
                <w:ilvl w:val="1"/>
                <w:numId w:val="10"/>
              </w:numPr>
              <w:overflowPunct w:val="0"/>
              <w:autoSpaceDE w:val="0"/>
              <w:autoSpaceDN w:val="0"/>
              <w:adjustRightInd w:val="0"/>
              <w:spacing w:after="0"/>
              <w:contextualSpacing/>
              <w:jc w:val="both"/>
              <w:textAlignment w:val="baseline"/>
              <w:rPr>
                <w:rFonts w:ascii="Calibri" w:eastAsia="Batang" w:hAnsi="Calibri" w:cs="Calibri"/>
                <w:i/>
                <w:lang w:val="en-US" w:eastAsia="x-none"/>
              </w:rPr>
            </w:pPr>
            <w:r w:rsidRPr="0097519D">
              <w:rPr>
                <w:rFonts w:ascii="Times" w:eastAsia="Batang" w:hAnsi="Times"/>
                <w:i/>
                <w:lang w:val="en-US" w:eastAsia="x-none"/>
              </w:rPr>
              <w:t>T</w:t>
            </w:r>
            <w:r w:rsidRPr="0097519D">
              <w:rPr>
                <w:rFonts w:ascii="Calibri" w:eastAsia="Batang" w:hAnsi="Calibri" w:cs="Calibri"/>
                <w:i/>
                <w:lang w:val="en-US" w:eastAsia="x-none"/>
              </w:rPr>
              <w:t>his applies to shared ROs and separately configured ROs.</w:t>
            </w:r>
          </w:p>
          <w:p w14:paraId="3C94A82A" w14:textId="77777777" w:rsidR="0097519D" w:rsidRPr="0097519D" w:rsidRDefault="0097519D" w:rsidP="0097519D">
            <w:pPr>
              <w:numPr>
                <w:ilvl w:val="0"/>
                <w:numId w:val="10"/>
              </w:numPr>
              <w:overflowPunct w:val="0"/>
              <w:autoSpaceDE w:val="0"/>
              <w:autoSpaceDN w:val="0"/>
              <w:adjustRightInd w:val="0"/>
              <w:spacing w:after="0"/>
              <w:contextualSpacing/>
              <w:jc w:val="both"/>
              <w:textAlignment w:val="baseline"/>
              <w:rPr>
                <w:rFonts w:ascii="Calibri" w:eastAsia="Batang" w:hAnsi="Calibri" w:cs="Calibri"/>
                <w:i/>
                <w:lang w:val="en-US" w:eastAsia="x-none"/>
              </w:rPr>
            </w:pPr>
            <w:r w:rsidRPr="0097519D">
              <w:rPr>
                <w:rFonts w:ascii="Calibri" w:eastAsia="Batang" w:hAnsi="Calibri" w:cs="Calibri"/>
                <w:i/>
                <w:lang w:val="en-US" w:eastAsia="x-none"/>
              </w:rPr>
              <w:t>Switching to 4-step RACH doesn’t just depend on MsgA PRACH performance, but on the impact of MsgA PUSCH on performance as well.</w:t>
            </w:r>
          </w:p>
          <w:p w14:paraId="2E042AA0" w14:textId="77777777" w:rsidR="0097519D" w:rsidRPr="0097519D" w:rsidRDefault="0097519D" w:rsidP="0097519D">
            <w:pPr>
              <w:numPr>
                <w:ilvl w:val="0"/>
                <w:numId w:val="10"/>
              </w:numPr>
              <w:overflowPunct w:val="0"/>
              <w:autoSpaceDE w:val="0"/>
              <w:autoSpaceDN w:val="0"/>
              <w:adjustRightInd w:val="0"/>
              <w:spacing w:after="0"/>
              <w:contextualSpacing/>
              <w:jc w:val="both"/>
              <w:textAlignment w:val="baseline"/>
              <w:rPr>
                <w:rFonts w:ascii="Calibri" w:eastAsia="Batang" w:hAnsi="Calibri" w:cs="Calibri"/>
                <w:i/>
                <w:highlight w:val="yellow"/>
                <w:lang w:val="en-US" w:eastAsia="x-none"/>
              </w:rPr>
            </w:pPr>
            <w:r w:rsidRPr="0097519D">
              <w:rPr>
                <w:rFonts w:ascii="Calibri" w:eastAsia="Batang" w:hAnsi="Calibri" w:cs="Calibri"/>
                <w:i/>
                <w:highlight w:val="yellow"/>
                <w:lang w:val="en-US" w:eastAsia="x-none"/>
              </w:rPr>
              <w:t>Based on the above points, the preamble performance of 2-step RACH and 4-step can be different.</w:t>
            </w:r>
          </w:p>
          <w:p w14:paraId="53429428" w14:textId="56845428" w:rsidR="0097519D" w:rsidRPr="0097519D" w:rsidRDefault="0097519D" w:rsidP="00E913F2">
            <w:pPr>
              <w:numPr>
                <w:ilvl w:val="0"/>
                <w:numId w:val="10"/>
              </w:numPr>
              <w:overflowPunct w:val="0"/>
              <w:autoSpaceDE w:val="0"/>
              <w:autoSpaceDN w:val="0"/>
              <w:adjustRightInd w:val="0"/>
              <w:spacing w:after="0"/>
              <w:contextualSpacing/>
              <w:jc w:val="both"/>
              <w:textAlignment w:val="baseline"/>
              <w:rPr>
                <w:rFonts w:ascii="Calibri" w:eastAsia="Batang" w:hAnsi="Calibri" w:cs="Calibri"/>
                <w:lang w:val="en-US" w:eastAsia="x-none"/>
              </w:rPr>
            </w:pPr>
            <w:r w:rsidRPr="0097519D">
              <w:rPr>
                <w:rFonts w:ascii="Calibri" w:eastAsia="Batang" w:hAnsi="Calibri" w:cs="Calibri"/>
                <w:i/>
                <w:lang w:val="en-US" w:eastAsia="x-none"/>
              </w:rPr>
              <w:t>RAN1 views that it can be beneficial to allow UE to switch to 4-step RACH.</w:t>
            </w:r>
          </w:p>
        </w:tc>
      </w:tr>
    </w:tbl>
    <w:p w14:paraId="4638933C" w14:textId="3F92FAFC" w:rsidR="007C58F6" w:rsidRDefault="007C58F6" w:rsidP="00E913F2"/>
    <w:p w14:paraId="04B37888" w14:textId="7E44BEF3" w:rsidR="0097519D" w:rsidRDefault="0097519D" w:rsidP="00E913F2">
      <w:r>
        <w:t>In case the preamble performance of 2-step RACH and 4-step RACH is different, it seems natural to apply the RSRP threshold for 2-step CFRA selection as well given it can be unlikely even the preamble part of the MsgA would not go through. On the other hand, in case the preamble performance of 2-step RACH and 4-step RACH is comparable (e.g., the same preamble format or shared RO), applying the RSRP threshold in selecting the 2-step CFRA could waste the dedicated resources in vain. If even the preamble part of the MsgA is successfully decoded by the NW, the CFRA can be successful by NW scheduling with UE’s C-RNTI a re-tx grant for the MsgA PUSCH part. NW could configure along with the CFRA resource configuration whether the RSRP threshold shall be applied for the 2-step CFRA selection or not.</w:t>
      </w:r>
    </w:p>
    <w:p w14:paraId="63FC31E3" w14:textId="129C258B" w:rsidR="0097519D" w:rsidRPr="0097519D" w:rsidRDefault="0097519D" w:rsidP="00E913F2">
      <w:pPr>
        <w:rPr>
          <w:b/>
        </w:rPr>
      </w:pPr>
      <w:r>
        <w:rPr>
          <w:b/>
        </w:rPr>
        <w:t>Proposal 3: NW can configure UE if the RSRP threshold shall be applied for the 2-step CFRA selection or whether the UE can use the 2-step CFRA resources even in case 4-step RA is selected.</w:t>
      </w:r>
    </w:p>
    <w:p w14:paraId="7E9A7DD9" w14:textId="3B11CEA7" w:rsidR="00E913F2" w:rsidRDefault="00015309" w:rsidP="00A209D6">
      <w:r>
        <w:t>In case the UE can use 2-step CFRA resources regardless of the RA type selected, the CBRA fallback (if required) should follow the selected RA type.</w:t>
      </w:r>
    </w:p>
    <w:p w14:paraId="3531AE57" w14:textId="6EA6F796" w:rsidR="00015309" w:rsidRPr="00015309" w:rsidRDefault="00015309" w:rsidP="00A209D6">
      <w:pPr>
        <w:rPr>
          <w:b/>
        </w:rPr>
      </w:pPr>
      <w:r>
        <w:rPr>
          <w:b/>
        </w:rPr>
        <w:t>Proposal 4: The CBRA (for the fallback) follows the selected RA type in case the UE can use 2-step CFRA resources regardless of the RA type selected.</w:t>
      </w:r>
    </w:p>
    <w:p w14:paraId="280FF135" w14:textId="3B2A33D6" w:rsidR="00015309" w:rsidRDefault="00015309" w:rsidP="00015309">
      <w:pPr>
        <w:pStyle w:val="Heading2"/>
      </w:pPr>
      <w:r>
        <w:t>2.4</w:t>
      </w:r>
      <w:r>
        <w:tab/>
        <w:t>Completion of RA procedure</w:t>
      </w:r>
    </w:p>
    <w:p w14:paraId="5D135954" w14:textId="67E4F2EF" w:rsidR="00015309" w:rsidRDefault="00015309" w:rsidP="00015309">
      <w:r>
        <w:t>Given that the NW is able to identify the UE from the preamble part of CFRA MsgA only, the RA procedure could be completed without the successful reception of the MsgA PUSCH part by the NW.</w:t>
      </w:r>
      <w:r w:rsidR="00C812DD">
        <w:t xml:space="preserve"> The NW could provide a DL </w:t>
      </w:r>
      <w:r w:rsidR="00C812DD">
        <w:lastRenderedPageBreak/>
        <w:t>assignment with 12-bit TAC MAC CE included in which case the UE could determine the RA procedure as successfully completed.</w:t>
      </w:r>
      <w:r>
        <w:t xml:space="preserve"> </w:t>
      </w:r>
      <w:r w:rsidR="00C812DD">
        <w:t>On the other hand, in case the NW did not provide UE with 12-bit TAC MAC CE and as the UL timing information is not yet available to the UE in such case, the UE cannot re-transmit the MsgA PUSCH payload in case NW provided a re-tx UL grant. This raises a question whether fallbackRAR should be supported also in the case of 2-step CFRA where NW could schedule the Msg3 grant with timing information as received from the preamble</w:t>
      </w:r>
      <w:r w:rsidR="00864ACC">
        <w:t xml:space="preserve"> part of MsgA</w:t>
      </w:r>
      <w:r w:rsidR="00C812DD">
        <w:t>. It seems such option should be given to the NW. Furthermore, as the NW has identified the UE already from the preamble part, receiving the fallbackRAR via MsgB in this case by the UE should also complete the RA procedure.</w:t>
      </w:r>
    </w:p>
    <w:p w14:paraId="3561F32F" w14:textId="2CFFA165" w:rsidR="00C812DD" w:rsidRPr="00C812DD" w:rsidRDefault="00C812DD" w:rsidP="00015309">
      <w:pPr>
        <w:rPr>
          <w:b/>
        </w:rPr>
      </w:pPr>
      <w:r>
        <w:rPr>
          <w:b/>
        </w:rPr>
        <w:t xml:space="preserve">Proposal 5: 2-step CFRA is completed either by receiving 12-bit TAC MAC CE </w:t>
      </w:r>
      <w:r w:rsidR="008F6247">
        <w:rPr>
          <w:b/>
        </w:rPr>
        <w:t xml:space="preserve">in a DL assignment </w:t>
      </w:r>
      <w:r>
        <w:rPr>
          <w:b/>
        </w:rPr>
        <w:t>or based on the fallbackRAR received in MsgB.</w:t>
      </w:r>
    </w:p>
    <w:p w14:paraId="5FF2457F" w14:textId="7A93B857" w:rsidR="00A209D6" w:rsidRPr="006E13D1" w:rsidRDefault="00C812DD" w:rsidP="00A209D6">
      <w:pPr>
        <w:pStyle w:val="Heading1"/>
      </w:pPr>
      <w:r>
        <w:t>3</w:t>
      </w:r>
      <w:r w:rsidR="00A209D6" w:rsidRPr="006E13D1">
        <w:tab/>
      </w:r>
      <w:r w:rsidR="008C3057">
        <w:t>Conclusion</w:t>
      </w:r>
    </w:p>
    <w:p w14:paraId="6C60FFDC" w14:textId="7A1942F3" w:rsidR="00A209D6" w:rsidRDefault="00C812DD" w:rsidP="00A209D6">
      <w:r>
        <w:t>In this contribution, the 2-step CFRA procedure related aspects were discussed and the following was proposed:</w:t>
      </w:r>
    </w:p>
    <w:p w14:paraId="5D356B58" w14:textId="77777777" w:rsidR="00C812DD" w:rsidRPr="00641F6C" w:rsidRDefault="00C812DD" w:rsidP="00C812DD">
      <w:pPr>
        <w:rPr>
          <w:b/>
        </w:rPr>
      </w:pPr>
      <w:r>
        <w:rPr>
          <w:b/>
        </w:rPr>
        <w:t>Proposal 1: Similarly to Rel-15, fallback from 2-step CFRA to CBRA is supported in case no beam with 2-step CFRA resource is available.</w:t>
      </w:r>
    </w:p>
    <w:p w14:paraId="6563FA7D" w14:textId="77777777" w:rsidR="00C812DD" w:rsidRPr="00E913F2" w:rsidRDefault="00C812DD" w:rsidP="00C812DD">
      <w:pPr>
        <w:rPr>
          <w:b/>
        </w:rPr>
      </w:pPr>
      <w:r>
        <w:rPr>
          <w:b/>
        </w:rPr>
        <w:t>Proposal 2: C-RNTI MAC CE is encoded into MsgA also for the 2-step CFRA.</w:t>
      </w:r>
    </w:p>
    <w:p w14:paraId="478D805A" w14:textId="77777777" w:rsidR="00C812DD" w:rsidRPr="0097519D" w:rsidRDefault="00C812DD" w:rsidP="00C812DD">
      <w:pPr>
        <w:rPr>
          <w:b/>
        </w:rPr>
      </w:pPr>
      <w:r>
        <w:rPr>
          <w:b/>
        </w:rPr>
        <w:t>Proposal 3: NW can configure UE if the RSRP threshold shall be applied for the 2-step CFRA selection or whether the UE can use the 2-step CFRA resources even in case 4-step RA is selected.</w:t>
      </w:r>
    </w:p>
    <w:p w14:paraId="1A81C89A" w14:textId="77777777" w:rsidR="00C812DD" w:rsidRPr="00015309" w:rsidRDefault="00C812DD" w:rsidP="00C812DD">
      <w:pPr>
        <w:rPr>
          <w:b/>
        </w:rPr>
      </w:pPr>
      <w:r>
        <w:rPr>
          <w:b/>
        </w:rPr>
        <w:t>Proposal 4: The CBRA (for the fallback) follows the selected RA type in case the UE can use 2-step CFRA resources regardless of the RA type selected.</w:t>
      </w:r>
    </w:p>
    <w:p w14:paraId="7FF96F7E" w14:textId="6273586D" w:rsidR="00C812DD" w:rsidRPr="00C812DD" w:rsidRDefault="00C812DD" w:rsidP="00C812DD">
      <w:pPr>
        <w:rPr>
          <w:b/>
        </w:rPr>
      </w:pPr>
      <w:r>
        <w:rPr>
          <w:b/>
        </w:rPr>
        <w:t xml:space="preserve">Proposal 5: 2-step CFRA is completed either by receiving 12-bit TAC MAC CE </w:t>
      </w:r>
      <w:r w:rsidR="008F6247">
        <w:rPr>
          <w:b/>
        </w:rPr>
        <w:t xml:space="preserve">in a DL assignment </w:t>
      </w:r>
      <w:r>
        <w:rPr>
          <w:b/>
        </w:rPr>
        <w:t>or based on the fallbackRAR received in MsgB.</w:t>
      </w:r>
    </w:p>
    <w:p w14:paraId="362A550C" w14:textId="77777777" w:rsidR="00C812DD" w:rsidRPr="006E13D1" w:rsidRDefault="00C812DD"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1C23F4" w:rsidRDefault="001C23F4">
      <w:r>
        <w:separator/>
      </w:r>
    </w:p>
  </w:endnote>
  <w:endnote w:type="continuationSeparator" w:id="0">
    <w:p w14:paraId="177D3B96" w14:textId="77777777" w:rsidR="001C23F4" w:rsidRDefault="001C23F4">
      <w:r>
        <w:continuationSeparator/>
      </w:r>
    </w:p>
  </w:endnote>
  <w:endnote w:type="continuationNotice" w:id="1">
    <w:p w14:paraId="25B85152" w14:textId="77777777" w:rsidR="007662B5" w:rsidRDefault="00766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1C23F4" w:rsidRDefault="001C23F4">
      <w:r>
        <w:separator/>
      </w:r>
    </w:p>
  </w:footnote>
  <w:footnote w:type="continuationSeparator" w:id="0">
    <w:p w14:paraId="14D2B5A8" w14:textId="77777777" w:rsidR="001C23F4" w:rsidRDefault="001C23F4">
      <w:r>
        <w:continuationSeparator/>
      </w:r>
    </w:p>
  </w:footnote>
  <w:footnote w:type="continuationNotice" w:id="1">
    <w:p w14:paraId="3A7FD104" w14:textId="77777777" w:rsidR="007662B5" w:rsidRDefault="00766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4"/>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309"/>
    <w:rsid w:val="00016557"/>
    <w:rsid w:val="00023C40"/>
    <w:rsid w:val="00033397"/>
    <w:rsid w:val="00040095"/>
    <w:rsid w:val="00073C9C"/>
    <w:rsid w:val="00080512"/>
    <w:rsid w:val="00090468"/>
    <w:rsid w:val="00094568"/>
    <w:rsid w:val="000B7BCF"/>
    <w:rsid w:val="000C522B"/>
    <w:rsid w:val="000D58AB"/>
    <w:rsid w:val="00112F1A"/>
    <w:rsid w:val="00145075"/>
    <w:rsid w:val="0016572D"/>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F0D22"/>
    <w:rsid w:val="003172DC"/>
    <w:rsid w:val="00325AE3"/>
    <w:rsid w:val="00326069"/>
    <w:rsid w:val="0035462D"/>
    <w:rsid w:val="00364B41"/>
    <w:rsid w:val="00376617"/>
    <w:rsid w:val="00383096"/>
    <w:rsid w:val="003A41EF"/>
    <w:rsid w:val="003B40AD"/>
    <w:rsid w:val="003C4E37"/>
    <w:rsid w:val="003E16BE"/>
    <w:rsid w:val="003F4E28"/>
    <w:rsid w:val="004006E8"/>
    <w:rsid w:val="00401855"/>
    <w:rsid w:val="00465587"/>
    <w:rsid w:val="004670E5"/>
    <w:rsid w:val="00477455"/>
    <w:rsid w:val="004A1F7B"/>
    <w:rsid w:val="004C44D2"/>
    <w:rsid w:val="004C6D22"/>
    <w:rsid w:val="004D3578"/>
    <w:rsid w:val="004D380D"/>
    <w:rsid w:val="004E213A"/>
    <w:rsid w:val="00503171"/>
    <w:rsid w:val="00506C28"/>
    <w:rsid w:val="00534DA0"/>
    <w:rsid w:val="00543E6C"/>
    <w:rsid w:val="00565087"/>
    <w:rsid w:val="0056573F"/>
    <w:rsid w:val="00611566"/>
    <w:rsid w:val="00641F6C"/>
    <w:rsid w:val="00646D99"/>
    <w:rsid w:val="00656910"/>
    <w:rsid w:val="006574C0"/>
    <w:rsid w:val="006C66D8"/>
    <w:rsid w:val="006D1E24"/>
    <w:rsid w:val="006E1417"/>
    <w:rsid w:val="006F6A2C"/>
    <w:rsid w:val="007069DC"/>
    <w:rsid w:val="00710201"/>
    <w:rsid w:val="0072073A"/>
    <w:rsid w:val="007342B5"/>
    <w:rsid w:val="00734A5B"/>
    <w:rsid w:val="00744E76"/>
    <w:rsid w:val="00757D40"/>
    <w:rsid w:val="007662B5"/>
    <w:rsid w:val="00773AFE"/>
    <w:rsid w:val="00781F0F"/>
    <w:rsid w:val="0078727C"/>
    <w:rsid w:val="0079049D"/>
    <w:rsid w:val="00793DC5"/>
    <w:rsid w:val="007B18D8"/>
    <w:rsid w:val="007C095F"/>
    <w:rsid w:val="007C2DD0"/>
    <w:rsid w:val="007C58F6"/>
    <w:rsid w:val="007F2E08"/>
    <w:rsid w:val="008028A4"/>
    <w:rsid w:val="00813245"/>
    <w:rsid w:val="00840DE0"/>
    <w:rsid w:val="0086354A"/>
    <w:rsid w:val="00864ACC"/>
    <w:rsid w:val="008768CA"/>
    <w:rsid w:val="00877EF9"/>
    <w:rsid w:val="00880559"/>
    <w:rsid w:val="008B5306"/>
    <w:rsid w:val="008C3057"/>
    <w:rsid w:val="008D2E4D"/>
    <w:rsid w:val="008F396F"/>
    <w:rsid w:val="008F6247"/>
    <w:rsid w:val="0090271F"/>
    <w:rsid w:val="00902DB9"/>
    <w:rsid w:val="0090466A"/>
    <w:rsid w:val="00923655"/>
    <w:rsid w:val="00936071"/>
    <w:rsid w:val="00940212"/>
    <w:rsid w:val="00942EC2"/>
    <w:rsid w:val="00961B32"/>
    <w:rsid w:val="00962509"/>
    <w:rsid w:val="00970DB3"/>
    <w:rsid w:val="00974BB0"/>
    <w:rsid w:val="0097519D"/>
    <w:rsid w:val="00975BCD"/>
    <w:rsid w:val="009930E4"/>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812DD"/>
    <w:rsid w:val="00C83A13"/>
    <w:rsid w:val="00C9068C"/>
    <w:rsid w:val="00C92967"/>
    <w:rsid w:val="00CA3D0C"/>
    <w:rsid w:val="00CA654B"/>
    <w:rsid w:val="00CB2FC3"/>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913F2"/>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4C6D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913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913F2"/>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0299573">
      <w:bodyDiv w:val="1"/>
      <w:marLeft w:val="0"/>
      <w:marRight w:val="0"/>
      <w:marTop w:val="0"/>
      <w:marBottom w:val="0"/>
      <w:divBdr>
        <w:top w:val="none" w:sz="0" w:space="0" w:color="auto"/>
        <w:left w:val="none" w:sz="0" w:space="0" w:color="auto"/>
        <w:bottom w:val="none" w:sz="0" w:space="0" w:color="auto"/>
        <w:right w:val="none" w:sz="0" w:space="0" w:color="auto"/>
      </w:divBdr>
    </w:div>
    <w:div w:id="194048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85/Docs/RP-192330.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3347A9-642F-47EB-9760-B16AD3793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F397FE-4FB2-492C-A814-F102F2987CF7}">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1140</Words>
  <Characters>6499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2019-10-03T10:51:00Z</dcterms:created>
  <dcterms:modified xsi:type="dcterms:W3CDTF">2019-10-03T10:51:00Z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32629de9-284c-4131-aee3-5fe7279ba49f</vt:lpwstr>
  </property>
</Properties>
</file>